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CD" w:rsidRPr="00576A77" w:rsidRDefault="00931DCD" w:rsidP="00082BAD">
      <w:pPr>
        <w:pStyle w:val="BodyTextIndent"/>
        <w:spacing w:line="264" w:lineRule="auto"/>
      </w:pPr>
    </w:p>
    <w:p w:rsidR="00931DCD" w:rsidRPr="00797EBE" w:rsidRDefault="00931DCD" w:rsidP="00082BAD">
      <w:pPr>
        <w:pStyle w:val="BodyText"/>
        <w:spacing w:after="0" w:line="264" w:lineRule="auto"/>
        <w:rPr>
          <w:b/>
          <w:sz w:val="36"/>
        </w:rPr>
      </w:pPr>
    </w:p>
    <w:p w:rsidR="00931DCD" w:rsidRPr="00576A77" w:rsidRDefault="00931DCD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931DCD" w:rsidRPr="00576A77" w:rsidRDefault="00931DCD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931DCD" w:rsidRPr="00576A77" w:rsidRDefault="00931DCD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931DCD" w:rsidRPr="00576A77" w:rsidRDefault="00931DCD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931DCD" w:rsidRPr="00576A77" w:rsidRDefault="00931DCD" w:rsidP="00082BAD">
      <w:pPr>
        <w:pStyle w:val="BodyText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:rsidR="00931DCD" w:rsidRPr="00576A77" w:rsidRDefault="00931DCD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931DCD" w:rsidRPr="00576A77" w:rsidRDefault="00931DCD" w:rsidP="00082BAD">
      <w:pPr>
        <w:pStyle w:val="BodyText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:rsidR="00931DCD" w:rsidRPr="00576A77" w:rsidRDefault="00931DCD" w:rsidP="00082BAD">
      <w:pPr>
        <w:pStyle w:val="BodyText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:rsidR="00931DCD" w:rsidRPr="00576A77" w:rsidRDefault="00931DCD" w:rsidP="00082BAD">
      <w:pPr>
        <w:pStyle w:val="BodyText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 xml:space="preserve">«О ВНЕСЕНИИ ИЗМЕНЕНИЙ В РЕШЕНИЕ НИЖНЕТАНАЙСКОГО СЕЛЬСКОГО СОВЕТА ДЕПУТАТОЙ «О 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</w:t>
      </w:r>
      <w:r>
        <w:rPr>
          <w:b/>
          <w:sz w:val="36"/>
        </w:rPr>
        <w:t>20</w:t>
      </w:r>
      <w:r w:rsidRPr="00576A77">
        <w:rPr>
          <w:b/>
          <w:sz w:val="36"/>
        </w:rPr>
        <w:t xml:space="preserve"> ГОД </w:t>
      </w:r>
    </w:p>
    <w:p w:rsidR="00931DCD" w:rsidRPr="00576A77" w:rsidRDefault="00931DCD" w:rsidP="00082BAD">
      <w:pPr>
        <w:pStyle w:val="BodyText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21</w:t>
      </w:r>
      <w:r w:rsidRPr="00576A77">
        <w:rPr>
          <w:b/>
          <w:sz w:val="36"/>
        </w:rPr>
        <w:t>-20</w:t>
      </w:r>
      <w:r>
        <w:rPr>
          <w:b/>
          <w:sz w:val="36"/>
        </w:rPr>
        <w:t>22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:rsidR="00931DCD" w:rsidRPr="00576A77" w:rsidRDefault="00931DCD" w:rsidP="00082BAD">
      <w:pPr>
        <w:pStyle w:val="BodyText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t xml:space="preserve"> </w:t>
      </w:r>
    </w:p>
    <w:bookmarkEnd w:id="0"/>
    <w:p w:rsidR="00931DCD" w:rsidRPr="00576A77" w:rsidRDefault="00931DCD" w:rsidP="00082BAD">
      <w:pPr>
        <w:pStyle w:val="Heading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:rsidR="00931DCD" w:rsidRDefault="00931DCD" w:rsidP="00082BAD">
      <w:pPr>
        <w:pStyle w:val="BodyTextIndent"/>
        <w:spacing w:before="120"/>
      </w:pPr>
      <w:r>
        <w:t>Решение «О внесении изменений в Решение Нижнетанайского сельского совета депутатов «О</w:t>
      </w:r>
      <w:r w:rsidRPr="00576A77">
        <w:t xml:space="preserve"> бюджете</w:t>
      </w:r>
      <w:r>
        <w:t xml:space="preserve"> поселения на 2020</w:t>
      </w:r>
      <w:r w:rsidRPr="00576A77">
        <w:t xml:space="preserve"> год и планов</w:t>
      </w:r>
      <w:r>
        <w:t xml:space="preserve">ый период </w:t>
      </w:r>
      <w:r>
        <w:br/>
        <w:t>2021</w:t>
      </w:r>
      <w:r w:rsidRPr="00576A77">
        <w:t>-20</w:t>
      </w:r>
      <w:r>
        <w:t xml:space="preserve">22 годов» </w:t>
      </w:r>
      <w:r w:rsidRPr="00576A77">
        <w:t>подготовлен в</w:t>
      </w:r>
      <w:r>
        <w:t xml:space="preserve"> целях:</w:t>
      </w:r>
    </w:p>
    <w:p w:rsidR="00931DCD" w:rsidRDefault="00931DCD" w:rsidP="001F59AC">
      <w:pPr>
        <w:pStyle w:val="BodyTextIndent"/>
        <w:tabs>
          <w:tab w:val="left" w:pos="900"/>
        </w:tabs>
        <w:spacing w:before="120"/>
      </w:pPr>
      <w:r>
        <w:t>Настоящее решение предусматривает следующие параметры бюджета Нижнетанайского сельсовета на 2020год:</w:t>
      </w:r>
    </w:p>
    <w:p w:rsidR="00931DCD" w:rsidRDefault="00931DCD" w:rsidP="001F59AC">
      <w:pPr>
        <w:pStyle w:val="BodyTextIndent"/>
        <w:numPr>
          <w:ilvl w:val="0"/>
          <w:numId w:val="2"/>
        </w:numPr>
        <w:spacing w:before="120"/>
        <w:ind w:left="7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>
        <w:rPr>
          <w:b/>
          <w:szCs w:val="28"/>
        </w:rPr>
        <w:t>5 867 022,00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931DCD" w:rsidRPr="00D82E77" w:rsidRDefault="00931DCD" w:rsidP="001F59AC">
      <w:pPr>
        <w:pStyle w:val="BodyTextIndent"/>
        <w:numPr>
          <w:ilvl w:val="0"/>
          <w:numId w:val="2"/>
        </w:numPr>
        <w:spacing w:before="120"/>
        <w:ind w:left="7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>
        <w:rPr>
          <w:b/>
          <w:szCs w:val="28"/>
        </w:rPr>
        <w:t>5 867 022,00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931DCD" w:rsidRDefault="00931DCD" w:rsidP="001F59AC">
      <w:pPr>
        <w:pStyle w:val="BodyTextIndent"/>
        <w:numPr>
          <w:ilvl w:val="0"/>
          <w:numId w:val="2"/>
        </w:numPr>
        <w:spacing w:before="120"/>
        <w:ind w:left="720"/>
      </w:pPr>
      <w:r w:rsidRPr="00D82E77">
        <w:rPr>
          <w:b/>
        </w:rPr>
        <w:t>Дефицит бюджета Нижнетанайского сельсовета</w:t>
      </w:r>
      <w:r>
        <w:t xml:space="preserve"> в 2020 году составит за счет остатков собственных средств </w:t>
      </w:r>
      <w:r>
        <w:rPr>
          <w:b/>
          <w:szCs w:val="28"/>
        </w:rPr>
        <w:t>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931DCD" w:rsidRDefault="00931DCD" w:rsidP="001F59AC">
      <w:pPr>
        <w:pStyle w:val="BodyTextIndent"/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:rsidR="00931DCD" w:rsidRDefault="00931DCD" w:rsidP="00082BAD">
      <w:pPr>
        <w:pStyle w:val="BodyTextIndent"/>
        <w:spacing w:before="120"/>
      </w:pPr>
    </w:p>
    <w:p w:rsidR="00931DCD" w:rsidRDefault="00931DCD" w:rsidP="00082BAD">
      <w:pPr>
        <w:pStyle w:val="BodyTextIndent"/>
        <w:spacing w:before="120"/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Pr="00B26732" w:rsidRDefault="00931DC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931DCD" w:rsidRPr="00576A77" w:rsidRDefault="00931DCD" w:rsidP="00082BAD">
      <w:pPr>
        <w:pStyle w:val="Heading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t>1. ДОХОДЫ БЮДЖЕТА</w:t>
      </w:r>
      <w:r>
        <w:rPr>
          <w:sz w:val="32"/>
        </w:rPr>
        <w:t xml:space="preserve"> ПОСЕЛЕНИЯ на 2020</w:t>
      </w:r>
      <w:r w:rsidRPr="00576A77">
        <w:rPr>
          <w:sz w:val="32"/>
        </w:rPr>
        <w:t xml:space="preserve">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2021-2022</w:t>
      </w:r>
      <w:r w:rsidRPr="00576A77">
        <w:rPr>
          <w:sz w:val="32"/>
        </w:rPr>
        <w:t>годов</w:t>
      </w:r>
      <w:bookmarkEnd w:id="1"/>
      <w:bookmarkEnd w:id="2"/>
      <w:bookmarkEnd w:id="3"/>
    </w:p>
    <w:p w:rsidR="00931DCD" w:rsidRPr="00576A77" w:rsidRDefault="00931DCD" w:rsidP="00082BAD"/>
    <w:p w:rsidR="00931DCD" w:rsidRPr="00576A77" w:rsidRDefault="00931DCD" w:rsidP="00082BAD">
      <w:pPr>
        <w:pStyle w:val="Heading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2020год</w:t>
      </w:r>
    </w:p>
    <w:p w:rsidR="00931DCD" w:rsidRPr="00576A77" w:rsidRDefault="00931DCD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:rsidR="00931DCD" w:rsidRPr="00026B5C" w:rsidRDefault="00931DCD" w:rsidP="00082BAD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Решение</w:t>
      </w:r>
      <w:r w:rsidRPr="00633099">
        <w:rPr>
          <w:bCs/>
          <w:iCs/>
          <w:sz w:val="28"/>
          <w:szCs w:val="28"/>
        </w:rPr>
        <w:t xml:space="preserve"> предусматривает изменение параметров доходной части  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</w:t>
      </w:r>
      <w:r>
        <w:rPr>
          <w:bCs/>
          <w:iCs/>
          <w:sz w:val="28"/>
          <w:szCs w:val="28"/>
        </w:rPr>
        <w:t>20</w:t>
      </w:r>
      <w:r w:rsidRPr="00633099">
        <w:rPr>
          <w:bCs/>
          <w:iCs/>
          <w:sz w:val="28"/>
          <w:szCs w:val="28"/>
        </w:rPr>
        <w:t xml:space="preserve">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</w:t>
      </w:r>
      <w:r w:rsidRPr="00026B5C">
        <w:rPr>
          <w:bCs/>
          <w:iCs/>
          <w:sz w:val="28"/>
          <w:szCs w:val="28"/>
        </w:rPr>
        <w:t xml:space="preserve"> бюджета.</w:t>
      </w:r>
    </w:p>
    <w:p w:rsidR="00931DCD" w:rsidRDefault="00931DCD" w:rsidP="00082BAD">
      <w:pPr>
        <w:pStyle w:val="BodyTextIndent2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 xml:space="preserve">доходов не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Pr="00633099">
        <w:rPr>
          <w:szCs w:val="28"/>
        </w:rPr>
        <w:t xml:space="preserve"> </w:t>
      </w:r>
      <w:r>
        <w:rPr>
          <w:b/>
          <w:szCs w:val="28"/>
        </w:rPr>
        <w:t>402260,00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:rsidR="00931DCD" w:rsidRDefault="00931DCD" w:rsidP="00082BAD">
      <w:pPr>
        <w:pStyle w:val="BodyTextIndent2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>и составляют 5464764,00 рублей.</w:t>
      </w:r>
    </w:p>
    <w:bookmarkEnd w:id="11"/>
    <w:p w:rsidR="00931DCD" w:rsidRDefault="00931DCD" w:rsidP="00082BAD">
      <w:pPr>
        <w:autoSpaceDE w:val="0"/>
        <w:autoSpaceDN w:val="0"/>
        <w:adjustRightInd w:val="0"/>
        <w:spacing w:before="120"/>
        <w:ind w:firstLine="743"/>
        <w:jc w:val="both"/>
        <w:rPr>
          <w:sz w:val="28"/>
          <w:szCs w:val="28"/>
        </w:rPr>
      </w:pPr>
    </w:p>
    <w:p w:rsidR="00931DCD" w:rsidRDefault="00931DCD" w:rsidP="00082BAD">
      <w:pPr>
        <w:pStyle w:val="ConsPlusNormal"/>
        <w:ind w:firstLine="0"/>
        <w:jc w:val="right"/>
        <w:rPr>
          <w:rFonts w:ascii="Times New Roman" w:hAnsi="Times New Roman"/>
          <w:sz w:val="28"/>
        </w:rPr>
      </w:pPr>
    </w:p>
    <w:p w:rsidR="00931DCD" w:rsidRDefault="00931DCD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:rsidR="00931DCD" w:rsidRPr="00DF767C" w:rsidRDefault="00931DCD" w:rsidP="00082BAD">
      <w:pPr>
        <w:pStyle w:val="Heading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:rsidR="00931DCD" w:rsidRPr="00834813" w:rsidRDefault="00931DCD" w:rsidP="00082BAD">
      <w:pPr>
        <w:pStyle w:val="ListParagraph"/>
        <w:spacing w:before="120" w:after="0" w:line="240" w:lineRule="auto"/>
        <w:ind w:left="0" w:firstLine="709"/>
        <w:jc w:val="center"/>
        <w:rPr>
          <w:rFonts w:ascii="Times New Roman" w:hAnsi="Times New Roman"/>
          <w:sz w:val="28"/>
        </w:rPr>
      </w:pPr>
    </w:p>
    <w:p w:rsidR="00931DCD" w:rsidRDefault="00931DCD" w:rsidP="001F59AC">
      <w:pPr>
        <w:pStyle w:val="ListParagraph"/>
        <w:spacing w:before="12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 решением</w:t>
      </w:r>
      <w:r w:rsidRPr="008727F3">
        <w:rPr>
          <w:rFonts w:ascii="Times New Roman" w:hAnsi="Times New Roman"/>
          <w:sz w:val="28"/>
          <w:szCs w:val="28"/>
        </w:rPr>
        <w:t xml:space="preserve"> предусматриваются следующие изменения:</w:t>
      </w:r>
    </w:p>
    <w:p w:rsidR="00931DCD" w:rsidRPr="00A2281B" w:rsidRDefault="00931DCD" w:rsidP="001F59AC">
      <w:pPr>
        <w:pStyle w:val="ListParagraph"/>
        <w:spacing w:before="12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81B">
        <w:rPr>
          <w:rFonts w:ascii="Times New Roman" w:hAnsi="Times New Roman"/>
          <w:sz w:val="28"/>
          <w:szCs w:val="28"/>
        </w:rPr>
        <w:t xml:space="preserve">Изменение  бюджетных ассигнований составило: 131902  рублей. Иные межбюджетные трансферты, передаваемые бюджетам сельских поселений на региональные выплаты и выплаты, обеспечивающие уровень заработной платы работников бюджетной сферы не ниже размера минимальной заработной платы </w:t>
      </w:r>
    </w:p>
    <w:p w:rsidR="00931DCD" w:rsidRDefault="00931DCD" w:rsidP="001F59AC">
      <w:pPr>
        <w:spacing w:line="276" w:lineRule="auto"/>
        <w:ind w:firstLine="567"/>
        <w:jc w:val="both"/>
        <w:rPr>
          <w:sz w:val="28"/>
          <w:szCs w:val="28"/>
        </w:rPr>
      </w:pPr>
      <w:r w:rsidRPr="00A2281B">
        <w:rPr>
          <w:sz w:val="28"/>
          <w:szCs w:val="28"/>
        </w:rPr>
        <w:t>Субвенции бюджетам муниципальных районов на осуществление первичного воинского учета на территориях, где о</w:t>
      </w:r>
      <w:r>
        <w:rPr>
          <w:sz w:val="28"/>
          <w:szCs w:val="28"/>
        </w:rPr>
        <w:t xml:space="preserve">тсутствуют военные комиссариаты </w:t>
      </w:r>
      <w:r w:rsidRPr="00A2281B">
        <w:rPr>
          <w:sz w:val="28"/>
          <w:szCs w:val="28"/>
        </w:rPr>
        <w:t xml:space="preserve"> 85000 рублей. </w:t>
      </w:r>
    </w:p>
    <w:p w:rsidR="00931DCD" w:rsidRDefault="00931DCD" w:rsidP="001F59AC">
      <w:pPr>
        <w:spacing w:line="276" w:lineRule="auto"/>
        <w:ind w:firstLine="567"/>
        <w:jc w:val="both"/>
        <w:rPr>
          <w:sz w:val="28"/>
          <w:szCs w:val="28"/>
        </w:rPr>
      </w:pPr>
      <w:r w:rsidRPr="00A2281B">
        <w:rPr>
          <w:sz w:val="28"/>
          <w:szCs w:val="28"/>
        </w:rPr>
        <w:t>Субвенции бюджетам муниципальных районов на осуществление первичного воинского учета на территориях, где о</w:t>
      </w:r>
      <w:r>
        <w:rPr>
          <w:sz w:val="28"/>
          <w:szCs w:val="28"/>
        </w:rPr>
        <w:t>тсутствуют военные комиссариаты изменения ассигнований на</w:t>
      </w:r>
      <w:r w:rsidRPr="00A2281B">
        <w:rPr>
          <w:sz w:val="28"/>
          <w:szCs w:val="28"/>
        </w:rPr>
        <w:t xml:space="preserve"> </w:t>
      </w:r>
      <w:r>
        <w:rPr>
          <w:sz w:val="28"/>
          <w:szCs w:val="28"/>
        </w:rPr>
        <w:t>2020 год 0 рублей, плановый период 2021 год 7625,00 рублей, 2022 год 87617,00 рублей</w:t>
      </w:r>
    </w:p>
    <w:p w:rsidR="00931DCD" w:rsidRDefault="00931DCD" w:rsidP="001F59AC">
      <w:pPr>
        <w:spacing w:line="276" w:lineRule="auto"/>
        <w:ind w:firstLine="567"/>
        <w:jc w:val="both"/>
        <w:rPr>
          <w:sz w:val="28"/>
          <w:szCs w:val="28"/>
        </w:rPr>
      </w:pPr>
      <w:r w:rsidRPr="00A2281B">
        <w:rPr>
          <w:sz w:val="28"/>
          <w:szCs w:val="28"/>
        </w:rPr>
        <w:t>Иные межбюджетные трансферты, передаваемые бюджетам сельских поселений на обеспечение первичных мер пожарной безопасности: -3</w:t>
      </w:r>
      <w:r>
        <w:rPr>
          <w:sz w:val="28"/>
          <w:szCs w:val="28"/>
        </w:rPr>
        <w:t>,00</w:t>
      </w:r>
      <w:r w:rsidRPr="00A2281B">
        <w:rPr>
          <w:sz w:val="28"/>
          <w:szCs w:val="28"/>
        </w:rPr>
        <w:t xml:space="preserve"> рубля </w:t>
      </w:r>
    </w:p>
    <w:p w:rsidR="00931DCD" w:rsidRDefault="00931DCD" w:rsidP="001F59AC">
      <w:pPr>
        <w:spacing w:line="276" w:lineRule="auto"/>
        <w:ind w:firstLine="567"/>
        <w:jc w:val="both"/>
        <w:rPr>
          <w:sz w:val="28"/>
          <w:szCs w:val="28"/>
        </w:rPr>
      </w:pPr>
      <w:r w:rsidRPr="00A2281B">
        <w:rPr>
          <w:sz w:val="28"/>
          <w:szCs w:val="28"/>
        </w:rPr>
        <w:t>Иные межбюджетные трансферты, передаваемые бюджетам сельских поселений на обеспечение первич</w:t>
      </w:r>
      <w:r>
        <w:rPr>
          <w:sz w:val="28"/>
          <w:szCs w:val="28"/>
        </w:rPr>
        <w:t>ных мер пожарной безопасности: 2020 год  0 рублей</w:t>
      </w:r>
      <w:r w:rsidRPr="00A2281B">
        <w:rPr>
          <w:sz w:val="28"/>
          <w:szCs w:val="28"/>
        </w:rPr>
        <w:t xml:space="preserve"> </w:t>
      </w:r>
      <w:r>
        <w:rPr>
          <w:sz w:val="28"/>
          <w:szCs w:val="28"/>
        </w:rPr>
        <w:t>, 2021 год -43 рубля , 2022 год -43 рубля.</w:t>
      </w:r>
    </w:p>
    <w:p w:rsidR="00931DCD" w:rsidRPr="00A2281B" w:rsidRDefault="00931DCD" w:rsidP="00F85F74">
      <w:pPr>
        <w:spacing w:line="276" w:lineRule="auto"/>
        <w:ind w:firstLine="567"/>
        <w:rPr>
          <w:sz w:val="28"/>
          <w:szCs w:val="28"/>
        </w:rPr>
      </w:pPr>
    </w:p>
    <w:p w:rsidR="00931DCD" w:rsidRDefault="00931DCD" w:rsidP="001F59AC">
      <w:pPr>
        <w:pStyle w:val="ConsPlusNormal"/>
        <w:tabs>
          <w:tab w:val="left" w:pos="180"/>
        </w:tabs>
        <w:ind w:firstLine="0"/>
        <w:rPr>
          <w:rFonts w:ascii="Times New Roman" w:hAnsi="Times New Roman"/>
          <w:sz w:val="28"/>
        </w:rPr>
      </w:pPr>
    </w:p>
    <w:p w:rsidR="00931DCD" w:rsidRDefault="00931DCD"/>
    <w:sectPr w:rsidR="00931DCD" w:rsidSect="00C4552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99" w:right="851" w:bottom="1134" w:left="1418" w:header="720" w:footer="720" w:gutter="0"/>
      <w:pgNumType w:start="20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DCD" w:rsidRDefault="00931DCD" w:rsidP="001C45B2">
      <w:r>
        <w:separator/>
      </w:r>
    </w:p>
  </w:endnote>
  <w:endnote w:type="continuationSeparator" w:id="0">
    <w:p w:rsidR="00931DCD" w:rsidRDefault="00931DCD" w:rsidP="001C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CD" w:rsidRDefault="00931D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1DCD" w:rsidRDefault="00931D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CD" w:rsidRDefault="00931D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DCD" w:rsidRDefault="00931DCD" w:rsidP="001C45B2">
      <w:r>
        <w:separator/>
      </w:r>
    </w:p>
  </w:footnote>
  <w:footnote w:type="continuationSeparator" w:id="0">
    <w:p w:rsidR="00931DCD" w:rsidRDefault="00931DCD" w:rsidP="001C4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CD" w:rsidRDefault="00931DCD" w:rsidP="000751A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234</w:t>
    </w:r>
    <w:r>
      <w:rPr>
        <w:rStyle w:val="PageNumber"/>
      </w:rPr>
      <w:fldChar w:fldCharType="end"/>
    </w:r>
  </w:p>
  <w:p w:rsidR="00931DCD" w:rsidRDefault="00931DCD" w:rsidP="00B4709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CD" w:rsidRDefault="00931DCD" w:rsidP="000751A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2002</w:t>
    </w:r>
    <w:r>
      <w:rPr>
        <w:rStyle w:val="PageNumber"/>
      </w:rPr>
      <w:fldChar w:fldCharType="end"/>
    </w:r>
  </w:p>
  <w:p w:rsidR="00931DCD" w:rsidRDefault="00931DCD" w:rsidP="00E0321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2BAD"/>
    <w:rsid w:val="00026B5C"/>
    <w:rsid w:val="00031600"/>
    <w:rsid w:val="000751A5"/>
    <w:rsid w:val="00082BAD"/>
    <w:rsid w:val="000C538E"/>
    <w:rsid w:val="001C45B2"/>
    <w:rsid w:val="001D7029"/>
    <w:rsid w:val="001F59AC"/>
    <w:rsid w:val="00364959"/>
    <w:rsid w:val="00477BCB"/>
    <w:rsid w:val="00567E59"/>
    <w:rsid w:val="00576A77"/>
    <w:rsid w:val="005A7298"/>
    <w:rsid w:val="00633099"/>
    <w:rsid w:val="00683F9B"/>
    <w:rsid w:val="006C735F"/>
    <w:rsid w:val="006F45D2"/>
    <w:rsid w:val="00752D47"/>
    <w:rsid w:val="00797EBE"/>
    <w:rsid w:val="00834813"/>
    <w:rsid w:val="00866E2D"/>
    <w:rsid w:val="008727F3"/>
    <w:rsid w:val="0090390B"/>
    <w:rsid w:val="00931DCD"/>
    <w:rsid w:val="00A100D8"/>
    <w:rsid w:val="00A205E9"/>
    <w:rsid w:val="00A2281B"/>
    <w:rsid w:val="00B26732"/>
    <w:rsid w:val="00B47099"/>
    <w:rsid w:val="00B72A37"/>
    <w:rsid w:val="00C45529"/>
    <w:rsid w:val="00CA033E"/>
    <w:rsid w:val="00D82E77"/>
    <w:rsid w:val="00DA404B"/>
    <w:rsid w:val="00DF767C"/>
    <w:rsid w:val="00E03210"/>
    <w:rsid w:val="00E562AB"/>
    <w:rsid w:val="00EC23F3"/>
    <w:rsid w:val="00F8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BA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82BAD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2BAD"/>
    <w:rPr>
      <w:rFonts w:ascii="Times New Roman" w:hAnsi="Times New Roman" w:cs="Times New Roman"/>
      <w:b/>
      <w:smallCaps/>
      <w:sz w:val="28"/>
      <w:szCs w:val="28"/>
      <w:lang w:eastAsia="ru-RU"/>
    </w:rPr>
  </w:style>
  <w:style w:type="paragraph" w:styleId="BodyTextIndent">
    <w:name w:val="Body Text Indent"/>
    <w:aliases w:val="подпись,Нумерованный список !!,Надин стиль,Основной текст 1,Основной текст без отступа,Основной текст с отступом Знак Знак Знак Знак,Основной текст с отступом Знак Знак Знак"/>
    <w:basedOn w:val="Normal"/>
    <w:link w:val="BodyTextIndentChar"/>
    <w:uiPriority w:val="99"/>
    <w:rsid w:val="00082BAD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подпись Char,Нумерованный список !! Char,Надин стиль Char,Основной текст 1 Char,Основной текст без отступа Char,Основной текст с отступом Знак Знак Знак Знак Char,Основной текст с отступом Знак Знак Знак Char"/>
    <w:basedOn w:val="DefaultParagraphFont"/>
    <w:link w:val="BodyTextIndent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Основной текст с отступом Знак"/>
    <w:basedOn w:val="DefaultParagraphFont"/>
    <w:link w:val="BodyTextIndent"/>
    <w:uiPriority w:val="99"/>
    <w:semiHidden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82BAD"/>
    <w:pPr>
      <w:ind w:firstLine="709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082B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082BA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082BA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082B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082BAD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082BAD"/>
    <w:rPr>
      <w:rFonts w:ascii="Arial" w:hAnsi="Arial" w:cs="Arial"/>
      <w:lang w:val="ru-RU" w:eastAsia="ru-RU" w:bidi="ar-SA"/>
    </w:rPr>
  </w:style>
  <w:style w:type="character" w:customStyle="1" w:styleId="ListParagraphChar">
    <w:name w:val="List Paragraph Char"/>
    <w:link w:val="ListParagraph"/>
    <w:uiPriority w:val="99"/>
    <w:locked/>
    <w:rsid w:val="00082BAD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94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3</Pages>
  <Words>402</Words>
  <Characters>2296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2020-03-26T08:35:00Z</cp:lastPrinted>
  <dcterms:created xsi:type="dcterms:W3CDTF">2019-12-03T01:09:00Z</dcterms:created>
  <dcterms:modified xsi:type="dcterms:W3CDTF">2020-03-26T08:38:00Z</dcterms:modified>
</cp:coreProperties>
</file>